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85"/>
        <w:gridCol w:w="4786"/>
      </w:tblGrid>
      <w:tr w:rsidR="00122778" w:rsidRPr="007201A2" w:rsidTr="00DA3C6A">
        <w:tc>
          <w:tcPr>
            <w:tcW w:w="4785" w:type="dxa"/>
          </w:tcPr>
          <w:p w:rsidR="00122778" w:rsidRPr="00121240" w:rsidRDefault="00122778" w:rsidP="00DA3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240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122778" w:rsidRPr="00121240" w:rsidRDefault="00122778" w:rsidP="00DA3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240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</w:p>
          <w:p w:rsidR="00122778" w:rsidRPr="00121240" w:rsidRDefault="00122778" w:rsidP="00DA3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240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  <w:p w:rsidR="00122778" w:rsidRPr="00121240" w:rsidRDefault="00122778" w:rsidP="00DA3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240">
              <w:rPr>
                <w:rFonts w:ascii="Times New Roman" w:hAnsi="Times New Roman" w:cs="Times New Roman"/>
                <w:sz w:val="28"/>
                <w:szCs w:val="28"/>
              </w:rPr>
              <w:t>ИВАНОВСКИЙ СЕЛЬСОВЕТ</w:t>
            </w:r>
          </w:p>
          <w:p w:rsidR="00122778" w:rsidRPr="00121240" w:rsidRDefault="00122778" w:rsidP="00DA3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240">
              <w:rPr>
                <w:rFonts w:ascii="Times New Roman" w:hAnsi="Times New Roman" w:cs="Times New Roman"/>
                <w:sz w:val="28"/>
                <w:szCs w:val="28"/>
              </w:rPr>
              <w:t>ОРЕНБУРГСКОГО РАЙОНА</w:t>
            </w:r>
          </w:p>
          <w:p w:rsidR="00122778" w:rsidRPr="00121240" w:rsidRDefault="00122778" w:rsidP="00DA3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1240">
              <w:rPr>
                <w:rFonts w:ascii="Times New Roman" w:hAnsi="Times New Roman" w:cs="Times New Roman"/>
                <w:sz w:val="28"/>
                <w:szCs w:val="28"/>
              </w:rPr>
              <w:t>ОРЕНБУРГСКОЙ ОБЛАСТИ</w:t>
            </w:r>
          </w:p>
          <w:p w:rsidR="00122778" w:rsidRPr="00121240" w:rsidRDefault="00122778" w:rsidP="00DA3C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778" w:rsidRPr="00121240" w:rsidRDefault="00122778" w:rsidP="00DA3C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 О С Т А Н О В Л Е Н И Е </w:t>
            </w:r>
          </w:p>
          <w:p w:rsidR="00122778" w:rsidRDefault="00122778" w:rsidP="00DD38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2016 </w:t>
              </w:r>
              <w:r w:rsidRPr="00D0059F">
                <w:rPr>
                  <w:rFonts w:ascii="Times New Roman" w:hAnsi="Times New Roman" w:cs="Times New Roman"/>
                  <w:sz w:val="28"/>
                  <w:szCs w:val="28"/>
                </w:rPr>
                <w:t>г</w:t>
              </w:r>
            </w:smartTag>
            <w:r w:rsidRPr="00D005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21240">
              <w:rPr>
                <w:rFonts w:ascii="Times New Roman" w:hAnsi="Times New Roman" w:cs="Times New Roman"/>
                <w:sz w:val="28"/>
                <w:szCs w:val="28"/>
              </w:rPr>
              <w:t xml:space="preserve">    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122778" w:rsidRPr="00121240" w:rsidRDefault="00122778" w:rsidP="00DD38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22778" w:rsidRPr="007201A2" w:rsidRDefault="00122778" w:rsidP="00DA3C6A">
            <w:pPr>
              <w:rPr>
                <w:sz w:val="28"/>
                <w:szCs w:val="28"/>
              </w:rPr>
            </w:pPr>
          </w:p>
        </w:tc>
      </w:tr>
      <w:tr w:rsidR="00122778" w:rsidRPr="00B32948" w:rsidTr="00DA3C6A">
        <w:tc>
          <w:tcPr>
            <w:tcW w:w="4785" w:type="dxa"/>
          </w:tcPr>
          <w:p w:rsidR="00122778" w:rsidRPr="00B32948" w:rsidRDefault="00122778" w:rsidP="00DD385F">
            <w:pPr>
              <w:widowControl/>
              <w:tabs>
                <w:tab w:val="num" w:pos="567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2948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заключения о результатах публичных слушаний по внесению изменений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землепользования и застройки </w:t>
            </w:r>
            <w:r w:rsidRPr="00B3294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Ивановский сельсовет Оренбургского района</w:t>
            </w:r>
          </w:p>
        </w:tc>
        <w:tc>
          <w:tcPr>
            <w:tcW w:w="4786" w:type="dxa"/>
          </w:tcPr>
          <w:p w:rsidR="00122778" w:rsidRPr="00B32948" w:rsidRDefault="00122778" w:rsidP="00DA3C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</w:tbl>
    <w:p w:rsidR="00122778" w:rsidRPr="00B32948" w:rsidRDefault="00122778" w:rsidP="009E6A4F">
      <w:pPr>
        <w:rPr>
          <w:rFonts w:ascii="Times New Roman" w:hAnsi="Times New Roman" w:cs="Times New Roman"/>
          <w:sz w:val="28"/>
        </w:rPr>
      </w:pPr>
    </w:p>
    <w:p w:rsidR="00122778" w:rsidRDefault="00122778" w:rsidP="009E6A4F">
      <w:pPr>
        <w:pStyle w:val="Heading1"/>
        <w:ind w:firstLine="709"/>
      </w:pPr>
      <w:r w:rsidRPr="00B32948">
        <w:t xml:space="preserve">На основании статей 24, 28 Градостроительного Кодекса РФ от 29.12.2004 г. № 190-ФЗ, статей 14, 28 Федерального закона от 06.10.2003 г. № 131-п «Об общих принципах организации местного самоуправления в Российской Федерации», руководствуясь статьей 14 Устава МО Ивановский </w:t>
      </w:r>
      <w:r>
        <w:t>сельсовет Оренбургского района</w:t>
      </w:r>
    </w:p>
    <w:p w:rsidR="00122778" w:rsidRPr="0026463F" w:rsidRDefault="00122778" w:rsidP="0026463F"/>
    <w:p w:rsidR="00122778" w:rsidRDefault="00122778" w:rsidP="009E6A4F">
      <w:pPr>
        <w:pStyle w:val="Heading1"/>
        <w:ind w:firstLine="709"/>
        <w:jc w:val="center"/>
      </w:pPr>
      <w:r>
        <w:t>ПОСТАНОВЛЯЮ:</w:t>
      </w:r>
    </w:p>
    <w:p w:rsidR="00122778" w:rsidRPr="0026463F" w:rsidRDefault="00122778" w:rsidP="0026463F"/>
    <w:p w:rsidR="00122778" w:rsidRPr="00B32948" w:rsidRDefault="00122778" w:rsidP="009E6A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948">
        <w:rPr>
          <w:rFonts w:ascii="Times New Roman" w:hAnsi="Times New Roman" w:cs="Times New Roman"/>
          <w:sz w:val="28"/>
          <w:szCs w:val="28"/>
        </w:rPr>
        <w:t xml:space="preserve">1. Утвердить заключение о результатах публичных слушаний по внесению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Pr="00B32948">
        <w:rPr>
          <w:rFonts w:ascii="Times New Roman" w:hAnsi="Times New Roman" w:cs="Times New Roman"/>
          <w:sz w:val="28"/>
          <w:szCs w:val="28"/>
        </w:rPr>
        <w:t>муниципального образования Ивановский сельсовет согласно приложению.</w:t>
      </w:r>
    </w:p>
    <w:p w:rsidR="00122778" w:rsidRPr="00B32948" w:rsidRDefault="00122778" w:rsidP="009E6A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948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B32948">
        <w:rPr>
          <w:rFonts w:ascii="Times New Roman" w:hAnsi="Times New Roman" w:cs="Times New Roman"/>
          <w:sz w:val="28"/>
          <w:szCs w:val="28"/>
        </w:rPr>
        <w:t>астоящее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и приложения к нему</w:t>
      </w:r>
      <w:r w:rsidRPr="00B32948">
        <w:rPr>
          <w:rFonts w:ascii="Times New Roman" w:hAnsi="Times New Roman" w:cs="Times New Roman"/>
          <w:sz w:val="28"/>
          <w:szCs w:val="28"/>
        </w:rPr>
        <w:t xml:space="preserve"> обнародовать в здании Администрации МО Ивановский сельсовет и разместить на официальном сайте Администрации МО Ивановский сельсовет Оренбургского района.</w:t>
      </w:r>
    </w:p>
    <w:p w:rsidR="00122778" w:rsidRPr="00B32948" w:rsidRDefault="00122778" w:rsidP="009E6A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948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момента его официального опубликования  в газете «Сельские Вести».</w:t>
      </w:r>
    </w:p>
    <w:p w:rsidR="00122778" w:rsidRPr="00B32948" w:rsidRDefault="00122778" w:rsidP="009E6A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948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постановления оставляю за собой. </w:t>
      </w:r>
    </w:p>
    <w:p w:rsidR="00122778" w:rsidRPr="00B32948" w:rsidRDefault="00122778" w:rsidP="009E6A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2778" w:rsidRDefault="00122778" w:rsidP="009E6A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948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образования:                                        Е.Г.Швецов </w:t>
      </w:r>
    </w:p>
    <w:p w:rsidR="00122778" w:rsidRPr="00B32948" w:rsidRDefault="00122778" w:rsidP="009E6A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2778" w:rsidRPr="00B32948" w:rsidRDefault="00122778" w:rsidP="009E6A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948">
        <w:rPr>
          <w:rFonts w:ascii="Times New Roman" w:hAnsi="Times New Roman" w:cs="Times New Roman"/>
          <w:sz w:val="28"/>
          <w:szCs w:val="28"/>
        </w:rPr>
        <w:t>Верно: Зам. главы:                                                                 Н.В. Тарасенко</w:t>
      </w:r>
    </w:p>
    <w:p w:rsidR="00122778" w:rsidRDefault="00122778" w:rsidP="009E6A4F">
      <w:pPr>
        <w:rPr>
          <w:rFonts w:ascii="Times New Roman" w:hAnsi="Times New Roman" w:cs="Times New Roman"/>
          <w:sz w:val="28"/>
          <w:szCs w:val="28"/>
        </w:rPr>
      </w:pPr>
    </w:p>
    <w:p w:rsidR="00122778" w:rsidRPr="00C87FF9" w:rsidRDefault="00122778" w:rsidP="009E6A4F">
      <w:pPr>
        <w:rPr>
          <w:rFonts w:ascii="Times New Roman" w:hAnsi="Times New Roman" w:cs="Times New Roman"/>
          <w:sz w:val="28"/>
          <w:szCs w:val="28"/>
        </w:rPr>
      </w:pPr>
    </w:p>
    <w:p w:rsidR="00122778" w:rsidRDefault="00122778" w:rsidP="00C43B8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948">
        <w:rPr>
          <w:rFonts w:ascii="Times New Roman" w:hAnsi="Times New Roman" w:cs="Times New Roman"/>
          <w:sz w:val="24"/>
          <w:szCs w:val="24"/>
        </w:rPr>
        <w:t xml:space="preserve">Разослано: </w:t>
      </w:r>
      <w:r>
        <w:rPr>
          <w:rFonts w:ascii="Times New Roman" w:hAnsi="Times New Roman" w:cs="Times New Roman"/>
          <w:sz w:val="24"/>
          <w:szCs w:val="24"/>
        </w:rPr>
        <w:t xml:space="preserve">ООО «ГЕОГРАД», </w:t>
      </w:r>
      <w:r w:rsidRPr="00B32948">
        <w:rPr>
          <w:rFonts w:ascii="Times New Roman" w:hAnsi="Times New Roman" w:cs="Times New Roman"/>
          <w:sz w:val="24"/>
          <w:szCs w:val="24"/>
        </w:rPr>
        <w:t xml:space="preserve">орготделу, редакции газеты “Сельские вести”, </w:t>
      </w:r>
    </w:p>
    <w:p w:rsidR="00122778" w:rsidRDefault="00122778" w:rsidP="0026463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948">
        <w:rPr>
          <w:rFonts w:ascii="Times New Roman" w:hAnsi="Times New Roman" w:cs="Times New Roman"/>
          <w:sz w:val="24"/>
          <w:szCs w:val="24"/>
        </w:rPr>
        <w:t xml:space="preserve">прокуратуре района, в дело.   </w:t>
      </w:r>
    </w:p>
    <w:p w:rsidR="00122778" w:rsidRDefault="00122778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2778" w:rsidRPr="00FE3A4B" w:rsidRDefault="00122778" w:rsidP="00DD385F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E3A4B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</w:t>
      </w:r>
      <w:r w:rsidRPr="00FE3A4B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122778" w:rsidRPr="00FE3A4B" w:rsidRDefault="00122778" w:rsidP="009E6A4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к постановлению Главы</w:t>
      </w:r>
    </w:p>
    <w:p w:rsidR="00122778" w:rsidRPr="00FE3A4B" w:rsidRDefault="00122778" w:rsidP="009E6A4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МО Ивановский сельсовет</w:t>
      </w:r>
    </w:p>
    <w:p w:rsidR="00122778" w:rsidRPr="00FE3A4B" w:rsidRDefault="00122778" w:rsidP="009E6A4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от  24.03.2016 г. №  36 </w:t>
      </w:r>
    </w:p>
    <w:p w:rsidR="00122778" w:rsidRPr="00FE3A4B" w:rsidRDefault="00122778" w:rsidP="009E6A4F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122778" w:rsidRPr="00FE3A4B" w:rsidRDefault="00122778" w:rsidP="009E6A4F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3A4B">
        <w:rPr>
          <w:rFonts w:ascii="Times New Roman" w:hAnsi="Times New Roman" w:cs="Times New Roman"/>
          <w:b/>
          <w:bCs/>
          <w:sz w:val="24"/>
          <w:szCs w:val="24"/>
        </w:rPr>
        <w:t xml:space="preserve">Заключение о результатах публичных слушаний </w:t>
      </w:r>
    </w:p>
    <w:p w:rsidR="00122778" w:rsidRPr="00FE3A4B" w:rsidRDefault="00122778" w:rsidP="009E6A4F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3A4B"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Pr="00FE3A4B">
        <w:rPr>
          <w:rFonts w:ascii="Times New Roman" w:hAnsi="Times New Roman" w:cs="Times New Roman"/>
          <w:b/>
          <w:sz w:val="24"/>
          <w:szCs w:val="24"/>
        </w:rPr>
        <w:t xml:space="preserve"> внесению изменений в Правила землепользования и застройки муниципального образования Ивановский сельсовет</w:t>
      </w:r>
    </w:p>
    <w:p w:rsidR="00122778" w:rsidRPr="00FE3A4B" w:rsidRDefault="00122778" w:rsidP="009E6A4F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2778" w:rsidRPr="00FE3A4B" w:rsidRDefault="00122778" w:rsidP="00C338A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>В целях обеспечения устойчивого развития территории муниципального образования Ивановский сельсовет Оренбургского района, соблюдения прав человека на благоприятные условия жизнедеятельности, прав и законных интересов граждан, проживающих на территории муниципального образования Ивановский сельсовет Оренбургского района, правообладателей земельных участков и объектов капитального строительства на территории муниципального образования Ивановский сельсовет Оренбургского района, 05.11.2015 года с 11.00 до 12.00 в здании Администрации МО Ивановский сельсовет по адресу: Оренбургская область, Оренбургский район, с. Ивановка, ул. Кольцевая, д. 1 А в соответствии с действующим законодательством РФ проведены публичные слушания по внесению изменений в Правила землепользования и застройки муниципального образования Ивановский сельсовет.</w:t>
      </w:r>
    </w:p>
    <w:p w:rsidR="00122778" w:rsidRPr="00FE3A4B" w:rsidRDefault="00122778" w:rsidP="009E6A4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2778" w:rsidRPr="00FE3A4B" w:rsidRDefault="00122778" w:rsidP="00880C84">
      <w:pPr>
        <w:pStyle w:val="ListParagraph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b/>
          <w:sz w:val="24"/>
          <w:szCs w:val="24"/>
        </w:rPr>
      </w:pPr>
      <w:r w:rsidRPr="00FE3A4B">
        <w:rPr>
          <w:rFonts w:ascii="Times New Roman" w:hAnsi="Times New Roman"/>
          <w:b/>
          <w:sz w:val="24"/>
          <w:szCs w:val="24"/>
        </w:rPr>
        <w:t>Основания проведения публичных слушаний</w:t>
      </w:r>
    </w:p>
    <w:p w:rsidR="00122778" w:rsidRPr="00FE3A4B" w:rsidRDefault="00122778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Style w:val="Emphasis"/>
          <w:rFonts w:ascii="Times New Roman" w:hAnsi="Times New Roman"/>
          <w:bCs/>
          <w:i w:val="0"/>
          <w:color w:val="000000"/>
          <w:sz w:val="24"/>
          <w:szCs w:val="24"/>
        </w:rPr>
        <w:t xml:space="preserve">Публичные слушания </w:t>
      </w:r>
      <w:r w:rsidRPr="00FE3A4B">
        <w:rPr>
          <w:rFonts w:ascii="Times New Roman" w:hAnsi="Times New Roman" w:cs="Times New Roman"/>
          <w:sz w:val="24"/>
          <w:szCs w:val="24"/>
        </w:rPr>
        <w:t xml:space="preserve">по внесению изменений в Правила землепользования и застройки муниципального образования Ивановский сельсовет </w:t>
      </w:r>
      <w:r w:rsidRPr="00FE3A4B">
        <w:rPr>
          <w:rStyle w:val="Emphasis"/>
          <w:rFonts w:ascii="Times New Roman" w:hAnsi="Times New Roman"/>
          <w:bCs/>
          <w:i w:val="0"/>
          <w:color w:val="000000"/>
          <w:sz w:val="24"/>
          <w:szCs w:val="24"/>
        </w:rPr>
        <w:t xml:space="preserve">проведены в соответствии с Градостроительным кодексом Российской Федерации, Федеральным законом от 06.10.2003 . № 131-ФЗ «Об общих принципах организации местного самоуправления в Российской Федерации», Уставом муниципального образования Ивановский сельсовет Оренбургского района, постановлением Администрации муниципального образования Ивановский сельсовет Оренбургского района </w:t>
      </w:r>
      <w:r w:rsidRPr="00FE3A4B">
        <w:rPr>
          <w:rFonts w:ascii="Times New Roman" w:hAnsi="Times New Roman" w:cs="Times New Roman"/>
          <w:sz w:val="24"/>
          <w:szCs w:val="24"/>
        </w:rPr>
        <w:t>«О проведении публичных слушаний по проекту внесения изменений в Правила землепользования и застройки муниципального образования Ивановский сельсовет Оренбургского района».</w:t>
      </w:r>
    </w:p>
    <w:p w:rsidR="00122778" w:rsidRPr="00FE3A4B" w:rsidRDefault="00122778" w:rsidP="009E6A4F">
      <w:pPr>
        <w:pStyle w:val="NormalWeb"/>
        <w:spacing w:before="0" w:after="0"/>
        <w:ind w:firstLine="709"/>
        <w:jc w:val="both"/>
        <w:rPr>
          <w:bCs/>
          <w:iCs/>
          <w:color w:val="000000"/>
        </w:rPr>
      </w:pPr>
    </w:p>
    <w:p w:rsidR="00122778" w:rsidRPr="00FE3A4B" w:rsidRDefault="00122778" w:rsidP="009E6A4F">
      <w:pPr>
        <w:pStyle w:val="NormalWeb"/>
        <w:spacing w:before="0" w:after="0"/>
        <w:ind w:firstLine="709"/>
        <w:jc w:val="both"/>
        <w:rPr>
          <w:rStyle w:val="Strong"/>
          <w:bCs w:val="0"/>
          <w:color w:val="000000"/>
        </w:rPr>
      </w:pPr>
      <w:r w:rsidRPr="00FE3A4B">
        <w:rPr>
          <w:rStyle w:val="Strong"/>
          <w:color w:val="000000"/>
        </w:rPr>
        <w:t>2. Сведения о проведении публичных слушаний</w:t>
      </w:r>
    </w:p>
    <w:p w:rsidR="00122778" w:rsidRPr="00FE3A4B" w:rsidRDefault="00122778" w:rsidP="009E6A4F">
      <w:pPr>
        <w:pStyle w:val="NormalWeb"/>
        <w:spacing w:before="0" w:after="0"/>
        <w:ind w:firstLine="709"/>
        <w:jc w:val="both"/>
        <w:rPr>
          <w:rStyle w:val="Strong"/>
          <w:b w:val="0"/>
          <w:color w:val="000000"/>
        </w:rPr>
      </w:pPr>
      <w:r w:rsidRPr="00FE3A4B">
        <w:rPr>
          <w:rStyle w:val="Strong"/>
          <w:b w:val="0"/>
          <w:color w:val="000000"/>
        </w:rPr>
        <w:t xml:space="preserve">Срок проведения публичных слушаний: 05 ноября 2015 года </w:t>
      </w:r>
    </w:p>
    <w:p w:rsidR="00122778" w:rsidRPr="00FE3A4B" w:rsidRDefault="00122778" w:rsidP="00C338A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>Место и адрес проведения публичных слушаний:</w:t>
      </w:r>
      <w:r w:rsidRPr="00FE3A4B">
        <w:rPr>
          <w:rFonts w:ascii="Times New Roman" w:hAnsi="Times New Roman" w:cs="Times New Roman"/>
          <w:sz w:val="24"/>
          <w:szCs w:val="24"/>
        </w:rPr>
        <w:t xml:space="preserve"> здание Администрации МО Ивановский сельсовет по адресу: Оренбургская область, Оренбургский район, с. Ивановка, ул. Кольцевая, д. 1 А.</w:t>
      </w:r>
    </w:p>
    <w:p w:rsidR="00122778" w:rsidRPr="00FE3A4B" w:rsidRDefault="00122778" w:rsidP="009E6A4F">
      <w:pPr>
        <w:pStyle w:val="NormalWeb"/>
        <w:spacing w:before="0" w:after="0"/>
        <w:ind w:firstLine="709"/>
        <w:jc w:val="both"/>
        <w:rPr>
          <w:rStyle w:val="Strong"/>
          <w:b w:val="0"/>
          <w:color w:val="000000"/>
        </w:rPr>
      </w:pPr>
      <w:r w:rsidRPr="00FE3A4B">
        <w:rPr>
          <w:rStyle w:val="Strong"/>
          <w:b w:val="0"/>
          <w:color w:val="000000"/>
        </w:rPr>
        <w:t>Время начала проведения: 11.00 часов местного времени.</w:t>
      </w:r>
    </w:p>
    <w:p w:rsidR="00122778" w:rsidRPr="00FE3A4B" w:rsidRDefault="00122778" w:rsidP="009E6A4F">
      <w:pPr>
        <w:pStyle w:val="NormalWeb"/>
        <w:spacing w:before="0" w:after="0"/>
        <w:ind w:firstLine="709"/>
        <w:jc w:val="both"/>
        <w:rPr>
          <w:rStyle w:val="Strong"/>
          <w:b w:val="0"/>
          <w:color w:val="000000"/>
        </w:rPr>
      </w:pPr>
    </w:p>
    <w:p w:rsidR="00122778" w:rsidRPr="00FE3A4B" w:rsidRDefault="00122778" w:rsidP="009E6A4F">
      <w:pPr>
        <w:pStyle w:val="NormalWeb"/>
        <w:spacing w:before="0" w:after="0"/>
        <w:ind w:firstLine="709"/>
        <w:jc w:val="both"/>
        <w:rPr>
          <w:color w:val="000000"/>
        </w:rPr>
      </w:pPr>
      <w:r w:rsidRPr="00FE3A4B">
        <w:rPr>
          <w:rStyle w:val="Strong"/>
          <w:color w:val="000000"/>
        </w:rPr>
        <w:t xml:space="preserve">3. Общие сведения о проекте внесения изменений в </w:t>
      </w:r>
      <w:r w:rsidRPr="00FE3A4B">
        <w:rPr>
          <w:b/>
        </w:rPr>
        <w:t>Правила землепользования и застройки</w:t>
      </w:r>
      <w:r w:rsidRPr="00FE3A4B">
        <w:rPr>
          <w:rStyle w:val="Strong"/>
          <w:color w:val="000000"/>
        </w:rPr>
        <w:t xml:space="preserve"> муниципального образования, представленном на публичных слушаниях</w:t>
      </w:r>
    </w:p>
    <w:p w:rsidR="00122778" w:rsidRPr="00FE3A4B" w:rsidRDefault="00122778" w:rsidP="00C338A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22778" w:rsidRPr="00FE3A4B" w:rsidRDefault="00122778" w:rsidP="00F17D6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>Проект в</w:t>
      </w:r>
      <w:r w:rsidRPr="00FE3A4B">
        <w:rPr>
          <w:rFonts w:ascii="Times New Roman" w:hAnsi="Times New Roman" w:cs="Times New Roman"/>
          <w:bCs/>
          <w:sz w:val="24"/>
          <w:szCs w:val="24"/>
        </w:rPr>
        <w:t xml:space="preserve">несения изменений в Правила землепользования и застройки муниципального образования Ивановский сельсовет Оренбургского района Оренбургской области, утверждённые решением Совета депутатов от 10.06.2013 </w:t>
      </w:r>
      <w:r w:rsidRPr="00FE3A4B">
        <w:rPr>
          <w:rFonts w:ascii="Times New Roman" w:hAnsi="Times New Roman" w:cs="Times New Roman"/>
          <w:sz w:val="24"/>
          <w:szCs w:val="24"/>
        </w:rPr>
        <w:t>№ 117 разработан авторским коллективом предприятием градостроительного проектирования ООО «ГЕОГРАД». Проект внесения изменений указан в протоколе публичных слушаний по проекту внесения изменений в Правила землепользования и застройки МО Ивановский сельсовет</w:t>
      </w:r>
    </w:p>
    <w:p w:rsidR="00122778" w:rsidRPr="00FE3A4B" w:rsidRDefault="00122778" w:rsidP="009E6A4F">
      <w:pPr>
        <w:pStyle w:val="NormalWeb"/>
        <w:spacing w:before="0" w:after="0"/>
        <w:ind w:firstLine="709"/>
        <w:jc w:val="both"/>
        <w:rPr>
          <w:rStyle w:val="Strong"/>
          <w:color w:val="000000"/>
        </w:rPr>
      </w:pPr>
      <w:r w:rsidRPr="00FE3A4B">
        <w:rPr>
          <w:rStyle w:val="Strong"/>
          <w:color w:val="000000"/>
        </w:rPr>
        <w:t>4. Форма оповещения о проведении публичных слушаний</w:t>
      </w:r>
    </w:p>
    <w:p w:rsidR="00122778" w:rsidRPr="00FE3A4B" w:rsidRDefault="00122778" w:rsidP="009E6A4F">
      <w:pPr>
        <w:pStyle w:val="NormalWeb"/>
        <w:spacing w:before="0" w:after="0"/>
        <w:ind w:firstLine="709"/>
        <w:jc w:val="both"/>
        <w:rPr>
          <w:color w:val="000000"/>
        </w:rPr>
      </w:pPr>
    </w:p>
    <w:p w:rsidR="00122778" w:rsidRPr="00FE3A4B" w:rsidRDefault="00122778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 xml:space="preserve">Публикация внесения изменений в </w:t>
      </w:r>
      <w:r w:rsidRPr="00FE3A4B">
        <w:rPr>
          <w:rFonts w:ascii="Times New Roman" w:hAnsi="Times New Roman" w:cs="Times New Roman"/>
          <w:sz w:val="24"/>
          <w:szCs w:val="24"/>
        </w:rPr>
        <w:t xml:space="preserve">Правила землепользования и застройки </w:t>
      </w:r>
      <w:r w:rsidRPr="00FE3A4B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>муниципального образования Ивановский сельсовет Оренбургского района осуществлена в общественно</w:t>
      </w:r>
      <w:r w:rsidRPr="00FE3A4B">
        <w:rPr>
          <w:rFonts w:ascii="Times New Roman" w:hAnsi="Times New Roman" w:cs="Times New Roman"/>
          <w:sz w:val="24"/>
          <w:szCs w:val="24"/>
        </w:rPr>
        <w:t xml:space="preserve"> - политической газете Оренбургского района </w:t>
      </w:r>
      <w:r w:rsidRPr="00FE3A4B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 xml:space="preserve">“Сельские Вести” и размещена на </w:t>
      </w:r>
      <w:r w:rsidRPr="00FE3A4B">
        <w:rPr>
          <w:rFonts w:ascii="Times New Roman" w:hAnsi="Times New Roman" w:cs="Times New Roman"/>
          <w:sz w:val="24"/>
          <w:szCs w:val="24"/>
        </w:rPr>
        <w:t xml:space="preserve">официальном сайте  муниципального образования Ивановский  сельсовет: </w:t>
      </w:r>
      <w:hyperlink r:id="rId5" w:history="1">
        <w:r w:rsidRPr="00FE3A4B">
          <w:rPr>
            <w:rStyle w:val="Hyperlink"/>
            <w:rFonts w:ascii="Times New Roman" w:hAnsi="Times New Roman"/>
            <w:sz w:val="24"/>
            <w:szCs w:val="24"/>
          </w:rPr>
          <w:t>http://ivanovka56.ru/</w:t>
        </w:r>
      </w:hyperlink>
    </w:p>
    <w:p w:rsidR="00122778" w:rsidRPr="00FE3A4B" w:rsidRDefault="00122778" w:rsidP="009E6A4F">
      <w:pPr>
        <w:pStyle w:val="NormalWeb"/>
        <w:spacing w:before="0" w:after="0"/>
        <w:ind w:firstLine="709"/>
        <w:jc w:val="both"/>
        <w:rPr>
          <w:rStyle w:val="Strong"/>
          <w:b w:val="0"/>
          <w:color w:val="000000"/>
        </w:rPr>
      </w:pPr>
    </w:p>
    <w:p w:rsidR="00122778" w:rsidRPr="00FE3A4B" w:rsidRDefault="00122778" w:rsidP="009E6A4F">
      <w:pPr>
        <w:pStyle w:val="NormalWeb"/>
        <w:spacing w:before="0" w:after="0"/>
        <w:ind w:firstLine="709"/>
        <w:jc w:val="both"/>
        <w:rPr>
          <w:rStyle w:val="Strong"/>
          <w:bCs w:val="0"/>
          <w:color w:val="000000"/>
        </w:rPr>
      </w:pPr>
      <w:r w:rsidRPr="00FE3A4B">
        <w:rPr>
          <w:rStyle w:val="Strong"/>
          <w:color w:val="000000"/>
        </w:rPr>
        <w:t>5. Сведения о проведении экспозиции материалов внесения изменений в генеральный план</w:t>
      </w:r>
    </w:p>
    <w:p w:rsidR="00122778" w:rsidRPr="00FE3A4B" w:rsidRDefault="00122778" w:rsidP="009E6A4F">
      <w:pPr>
        <w:pStyle w:val="NormalWeb"/>
        <w:spacing w:before="0" w:after="0"/>
        <w:ind w:firstLine="709"/>
        <w:jc w:val="both"/>
        <w:rPr>
          <w:rStyle w:val="Strong"/>
          <w:b w:val="0"/>
          <w:color w:val="000000"/>
        </w:rPr>
      </w:pPr>
    </w:p>
    <w:p w:rsidR="00122778" w:rsidRPr="00FE3A4B" w:rsidRDefault="00122778" w:rsidP="00F17D64">
      <w:pPr>
        <w:pStyle w:val="NormalWeb"/>
        <w:spacing w:before="0" w:after="0"/>
        <w:ind w:firstLine="709"/>
        <w:jc w:val="both"/>
        <w:rPr>
          <w:color w:val="000000"/>
        </w:rPr>
      </w:pPr>
      <w:r w:rsidRPr="00FE3A4B">
        <w:rPr>
          <w:rStyle w:val="Strong"/>
          <w:b w:val="0"/>
          <w:color w:val="000000"/>
        </w:rPr>
        <w:t xml:space="preserve">Экспозиция демонстрационных материалов внесения изменений в </w:t>
      </w:r>
      <w:r w:rsidRPr="00FE3A4B">
        <w:t xml:space="preserve">Правила землепользования и застройки </w:t>
      </w:r>
      <w:r w:rsidRPr="00FE3A4B">
        <w:rPr>
          <w:rStyle w:val="Strong"/>
          <w:b w:val="0"/>
          <w:color w:val="000000"/>
        </w:rPr>
        <w:t>муниципального образования Ивановский сельсовет размещалась в здании администрации Ивановский сельсовет по адресу: Оренбургская область, Оренбургский район, с. Ивановка, ул. Кольцевая, д. 1 А на стендах.</w:t>
      </w:r>
      <w:r w:rsidRPr="00FE3A4B">
        <w:rPr>
          <w:rStyle w:val="Strong"/>
          <w:b w:val="0"/>
          <w:bCs w:val="0"/>
          <w:color w:val="000000"/>
        </w:rPr>
        <w:t xml:space="preserve"> </w:t>
      </w:r>
      <w:r w:rsidRPr="00FE3A4B">
        <w:rPr>
          <w:rStyle w:val="Strong"/>
          <w:b w:val="0"/>
          <w:color w:val="000000"/>
        </w:rPr>
        <w:t xml:space="preserve">Материалы по обоснованию внесения изменений в </w:t>
      </w:r>
      <w:r w:rsidRPr="00FE3A4B">
        <w:t>Правила землепользования и застройки</w:t>
      </w:r>
      <w:r w:rsidRPr="00FE3A4B">
        <w:rPr>
          <w:rStyle w:val="Strong"/>
          <w:b w:val="0"/>
          <w:color w:val="000000"/>
        </w:rPr>
        <w:t xml:space="preserve"> муниципального образования в текстовой форме и в виде карт были размещены на </w:t>
      </w:r>
      <w:r w:rsidRPr="00FE3A4B">
        <w:t xml:space="preserve">официальном сайте  муниципального образования Ивановский  сельсовет: </w:t>
      </w:r>
      <w:hyperlink r:id="rId6" w:history="1">
        <w:r w:rsidRPr="00FE3A4B">
          <w:rPr>
            <w:rStyle w:val="Hyperlink"/>
          </w:rPr>
          <w:t>http://ivanovka56.ru/</w:t>
        </w:r>
      </w:hyperlink>
    </w:p>
    <w:p w:rsidR="00122778" w:rsidRPr="00FE3A4B" w:rsidRDefault="00122778" w:rsidP="009E6A4F">
      <w:pPr>
        <w:pStyle w:val="NormalWeb"/>
        <w:spacing w:before="0" w:after="0"/>
        <w:ind w:firstLine="709"/>
        <w:jc w:val="both"/>
        <w:rPr>
          <w:rStyle w:val="Strong"/>
          <w:b w:val="0"/>
          <w:bCs w:val="0"/>
          <w:color w:val="000000"/>
        </w:rPr>
      </w:pPr>
      <w:r w:rsidRPr="00FE3A4B">
        <w:t xml:space="preserve">В период проведения публичных слушаний демонстрационные материалы были выставлены в месте проведения публичных слушаний </w:t>
      </w:r>
      <w:r w:rsidRPr="00FE3A4B">
        <w:rPr>
          <w:rStyle w:val="Strong"/>
          <w:b w:val="0"/>
          <w:color w:val="000000"/>
        </w:rPr>
        <w:t xml:space="preserve">в здании администрации Ивановский сельсовет по адресу: Оренбургская область, Оренбургский район, с. Ивановка, ул. Кольцевая, д. 1 А. </w:t>
      </w:r>
    </w:p>
    <w:p w:rsidR="00122778" w:rsidRPr="00FE3A4B" w:rsidRDefault="00122778" w:rsidP="009E6A4F">
      <w:pPr>
        <w:pStyle w:val="NormalWeb"/>
        <w:spacing w:before="0" w:after="0"/>
        <w:ind w:firstLine="709"/>
        <w:jc w:val="both"/>
        <w:rPr>
          <w:rStyle w:val="Strong"/>
          <w:b w:val="0"/>
          <w:color w:val="000000"/>
        </w:rPr>
      </w:pPr>
    </w:p>
    <w:p w:rsidR="00122778" w:rsidRPr="00FE3A4B" w:rsidRDefault="00122778" w:rsidP="009E6A4F">
      <w:pPr>
        <w:pStyle w:val="NormalWeb"/>
        <w:spacing w:before="0" w:after="0"/>
        <w:ind w:firstLine="709"/>
        <w:jc w:val="both"/>
        <w:rPr>
          <w:rStyle w:val="Strong"/>
          <w:color w:val="000000"/>
        </w:rPr>
      </w:pPr>
      <w:r w:rsidRPr="00FE3A4B">
        <w:rPr>
          <w:rStyle w:val="Strong"/>
          <w:color w:val="000000"/>
        </w:rPr>
        <w:t>6. Участники публичных слушаний</w:t>
      </w:r>
    </w:p>
    <w:p w:rsidR="00122778" w:rsidRPr="00FE3A4B" w:rsidRDefault="00122778" w:rsidP="009E6A4F">
      <w:pPr>
        <w:pStyle w:val="NormalWeb"/>
        <w:spacing w:before="0" w:after="0"/>
        <w:ind w:firstLine="709"/>
        <w:jc w:val="both"/>
        <w:rPr>
          <w:color w:val="000000"/>
        </w:rPr>
      </w:pPr>
    </w:p>
    <w:p w:rsidR="00122778" w:rsidRPr="00FE3A4B" w:rsidRDefault="00122778" w:rsidP="00880C84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>В публичных слушаниях приняли участие</w:t>
      </w:r>
      <w:r w:rsidRPr="00FE3A4B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 xml:space="preserve"> жители с. Ивановка Оренбургского района, правообладатели земельных участков, объектов капитального строительства, жилых и нежилых помещений, расположенных на территории муниципального образования Ивановский сельсовет Оренбургского района,</w:t>
      </w:r>
      <w:r w:rsidRPr="00FE3A4B">
        <w:rPr>
          <w:rStyle w:val="Strong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</w:t>
      </w:r>
      <w:r w:rsidRPr="00FE3A4B">
        <w:rPr>
          <w:rFonts w:ascii="Times New Roman" w:hAnsi="Times New Roman" w:cs="Times New Roman"/>
          <w:color w:val="000000"/>
          <w:sz w:val="24"/>
          <w:szCs w:val="24"/>
        </w:rPr>
        <w:t>члены комиссии по организации работы и проведению публичных слушаний, специалисты администрации муниципального образования</w:t>
      </w:r>
      <w:r w:rsidRPr="00FE3A4B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 xml:space="preserve"> Ивановский сельсовет Оренбургского района</w:t>
      </w:r>
      <w:r w:rsidRPr="00FE3A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E3A4B">
        <w:rPr>
          <w:rFonts w:ascii="Times New Roman" w:hAnsi="Times New Roman" w:cs="Times New Roman"/>
          <w:sz w:val="24"/>
          <w:szCs w:val="24"/>
        </w:rPr>
        <w:t>и иные заинтересованные лица с демонстрацией материалов проекта внесения изменений в Правила землепользования и застройки МО Ивановский сельсовет, даны разъяснения и ответы на вопросы.</w:t>
      </w:r>
    </w:p>
    <w:p w:rsidR="00122778" w:rsidRPr="00FE3A4B" w:rsidRDefault="00122778" w:rsidP="009E6A4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2778" w:rsidRPr="00FE3A4B" w:rsidRDefault="00122778" w:rsidP="00880C84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3A4B">
        <w:rPr>
          <w:rFonts w:ascii="Times New Roman" w:hAnsi="Times New Roman" w:cs="Times New Roman"/>
          <w:b/>
          <w:sz w:val="24"/>
          <w:szCs w:val="24"/>
        </w:rPr>
        <w:t xml:space="preserve">7. Замечания и предложения в ходе проведения публичных слушаний по внесению изменений </w:t>
      </w:r>
      <w:r w:rsidRPr="00FE3A4B">
        <w:rPr>
          <w:rFonts w:ascii="Times New Roman" w:hAnsi="Times New Roman" w:cs="Times New Roman"/>
          <w:sz w:val="24"/>
          <w:szCs w:val="24"/>
        </w:rPr>
        <w:t>в Правила землепользования и застройки МО Ивановский сельсовет в связи с внесением границ лицензионного участка ОРБ 02272 НЭ Восточного участка ОГКНМ ЗАО «Газпром нефть Оренбург» и иные вопросы согласно приложениям (картам) к проекту внесения изменений.</w:t>
      </w:r>
    </w:p>
    <w:p w:rsidR="00122778" w:rsidRPr="00FE3A4B" w:rsidRDefault="00122778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>При подведении итогов публичных слушаний учтены выступления участников публичных слушаний, которые отражены в настоящем заключении и в Протоколе публичных слушаний от 05.11.2015 г. для дальнейшей доработки внесения изменений в Правила землепользования и застройки муниципального образования Ивановский сельсовет Оренбургского района.</w:t>
      </w:r>
    </w:p>
    <w:p w:rsidR="00122778" w:rsidRPr="00FE3A4B" w:rsidRDefault="00122778" w:rsidP="009E6A4F">
      <w:pPr>
        <w:ind w:firstLine="709"/>
        <w:jc w:val="both"/>
        <w:rPr>
          <w:rStyle w:val="Strong"/>
          <w:rFonts w:ascii="Times New Roman" w:hAnsi="Times New Roman"/>
          <w:b w:val="0"/>
          <w:bCs w:val="0"/>
          <w:sz w:val="24"/>
          <w:szCs w:val="24"/>
        </w:rPr>
      </w:pPr>
    </w:p>
    <w:p w:rsidR="00122778" w:rsidRPr="00FE3A4B" w:rsidRDefault="00122778" w:rsidP="009E6A4F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3A4B">
        <w:rPr>
          <w:rFonts w:ascii="Times New Roman" w:hAnsi="Times New Roman" w:cs="Times New Roman"/>
          <w:b/>
          <w:sz w:val="24"/>
          <w:szCs w:val="24"/>
        </w:rPr>
        <w:t>8. По результатам проведения публичных слушаний было сделано следующее заключение:</w:t>
      </w:r>
    </w:p>
    <w:p w:rsidR="00122778" w:rsidRPr="00FE3A4B" w:rsidRDefault="00122778" w:rsidP="009E6A4F">
      <w:pPr>
        <w:ind w:firstLine="709"/>
        <w:jc w:val="both"/>
        <w:rPr>
          <w:rStyle w:val="Strong"/>
          <w:rFonts w:ascii="Times New Roman" w:hAnsi="Times New Roman"/>
          <w:b w:val="0"/>
          <w:bCs w:val="0"/>
          <w:sz w:val="24"/>
          <w:szCs w:val="24"/>
        </w:rPr>
      </w:pPr>
    </w:p>
    <w:p w:rsidR="00122778" w:rsidRPr="00FE3A4B" w:rsidRDefault="00122778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 xml:space="preserve">1) Процедура проведения публичных слушаний по </w:t>
      </w:r>
      <w:r w:rsidRPr="00FE3A4B">
        <w:rPr>
          <w:rFonts w:ascii="Times New Roman" w:hAnsi="Times New Roman" w:cs="Times New Roman"/>
          <w:sz w:val="24"/>
          <w:szCs w:val="24"/>
        </w:rPr>
        <w:t xml:space="preserve">внесению изменений в Правила землепользования и застройки муниципального образования Ивановский сельсовет Оренбургского района </w:t>
      </w:r>
      <w:r w:rsidRPr="00FE3A4B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>соблюдена и соответствует требованиям действующего законодательства Российской Федерации, Оренбургской области и нормативным актам муниципального образования Ивановский сельсовет, в связи, с чем публичные слушания считать состоявшимися.</w:t>
      </w:r>
    </w:p>
    <w:p w:rsidR="00122778" w:rsidRPr="00FE3A4B" w:rsidRDefault="00122778" w:rsidP="009E6A4F">
      <w:pPr>
        <w:widowControl/>
        <w:autoSpaceDE/>
        <w:autoSpaceDN/>
        <w:adjustRightInd/>
        <w:ind w:firstLine="709"/>
        <w:jc w:val="both"/>
        <w:rPr>
          <w:rStyle w:val="Strong"/>
          <w:rFonts w:ascii="Times New Roman" w:hAnsi="Times New Roman"/>
          <w:b w:val="0"/>
          <w:color w:val="000000"/>
          <w:sz w:val="24"/>
          <w:szCs w:val="24"/>
        </w:rPr>
      </w:pPr>
      <w:r w:rsidRPr="00FE3A4B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 xml:space="preserve">2) В целом проект </w:t>
      </w:r>
      <w:r w:rsidRPr="00FE3A4B">
        <w:rPr>
          <w:rFonts w:ascii="Times New Roman" w:hAnsi="Times New Roman" w:cs="Times New Roman"/>
          <w:sz w:val="24"/>
          <w:szCs w:val="24"/>
        </w:rPr>
        <w:t xml:space="preserve">внесения изменений в Правила землепользования и застройки </w:t>
      </w:r>
      <w:r w:rsidRPr="00FE3A4B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>муниципального образования Ивановский сельсовет Оренбургского района получил положительную оценку.</w:t>
      </w:r>
    </w:p>
    <w:p w:rsidR="00122778" w:rsidRPr="00FE3A4B" w:rsidRDefault="00122778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 xml:space="preserve">3) Внести изменения в проект Правил землепользования и застройки муниципального образования Ивановский сельсовет Оренбургского района по предложениям от участников публичных слушаний в соответствии с Протоколом публичных слушаний  от 05.11.2015 г. </w:t>
      </w:r>
    </w:p>
    <w:p w:rsidR="00122778" w:rsidRPr="00FE3A4B" w:rsidRDefault="00122778" w:rsidP="009E6A4F">
      <w:pPr>
        <w:widowControl/>
        <w:autoSpaceDE/>
        <w:autoSpaceDN/>
        <w:adjustRightInd/>
        <w:ind w:firstLine="709"/>
        <w:jc w:val="both"/>
        <w:rPr>
          <w:rStyle w:val="Strong"/>
          <w:rFonts w:ascii="Times New Roman" w:hAnsi="Times New Roman"/>
          <w:b w:val="0"/>
          <w:color w:val="000000"/>
          <w:sz w:val="24"/>
          <w:szCs w:val="24"/>
        </w:rPr>
      </w:pPr>
      <w:r w:rsidRPr="00FE3A4B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 xml:space="preserve">4) После внесения изменений рекомендовать проект внесения изменений в </w:t>
      </w:r>
      <w:r w:rsidRPr="00FE3A4B">
        <w:rPr>
          <w:rFonts w:ascii="Times New Roman" w:hAnsi="Times New Roman" w:cs="Times New Roman"/>
          <w:sz w:val="24"/>
          <w:szCs w:val="24"/>
        </w:rPr>
        <w:t xml:space="preserve">Правила землепользования и застройки </w:t>
      </w:r>
      <w:r w:rsidRPr="00FE3A4B">
        <w:rPr>
          <w:rStyle w:val="Strong"/>
          <w:rFonts w:ascii="Times New Roman" w:hAnsi="Times New Roman"/>
          <w:b w:val="0"/>
          <w:color w:val="000000"/>
          <w:sz w:val="24"/>
          <w:szCs w:val="24"/>
        </w:rPr>
        <w:t>муниципального образования Ивановский сельсовет на согласование в установленном действующим законодательством РФ порядке к утверждению.</w:t>
      </w:r>
    </w:p>
    <w:p w:rsidR="00122778" w:rsidRPr="00FE3A4B" w:rsidRDefault="00122778" w:rsidP="009E6A4F">
      <w:pPr>
        <w:pStyle w:val="NormalWeb"/>
        <w:spacing w:before="0" w:after="0"/>
        <w:ind w:firstLine="709"/>
        <w:jc w:val="both"/>
      </w:pPr>
      <w:r w:rsidRPr="00FE3A4B">
        <w:t xml:space="preserve">5) Обнародовать настоящее заключение в течение 10 рабочих дней после путем размещения  на информационных стендах в здании администрации муниципального образования Ивановский сельсовет и разместить на официальном  сайте муниципального образования Ивановский  сельсовет: </w:t>
      </w:r>
      <w:hyperlink r:id="rId7" w:history="1">
        <w:r w:rsidRPr="00FE3A4B">
          <w:rPr>
            <w:rStyle w:val="Hyperlink"/>
          </w:rPr>
          <w:t>http://ivanovka56.ru/</w:t>
        </w:r>
      </w:hyperlink>
      <w:r w:rsidRPr="00FE3A4B">
        <w:t xml:space="preserve"> </w:t>
      </w:r>
    </w:p>
    <w:p w:rsidR="00122778" w:rsidRPr="00FE3A4B" w:rsidRDefault="00122778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2778" w:rsidRPr="00FE3A4B" w:rsidRDefault="00122778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 xml:space="preserve">ПРЕДСЕДАТЕЛЬ КОМИССИИ- </w:t>
      </w:r>
    </w:p>
    <w:p w:rsidR="00122778" w:rsidRPr="00FE3A4B" w:rsidRDefault="00122778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>глава   муниципального образования Ивановский сельсовет                   Швецов Е. Г.</w:t>
      </w:r>
    </w:p>
    <w:p w:rsidR="00122778" w:rsidRPr="00FE3A4B" w:rsidRDefault="00122778" w:rsidP="00880C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2778" w:rsidRPr="00FE3A4B" w:rsidRDefault="00122778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 xml:space="preserve">СЕКРЕТАРЬ КОМИССИИ- </w:t>
      </w:r>
    </w:p>
    <w:p w:rsidR="00122778" w:rsidRPr="00FE3A4B" w:rsidRDefault="00122778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 xml:space="preserve">заместитель  главы администрации  </w:t>
      </w:r>
    </w:p>
    <w:p w:rsidR="00122778" w:rsidRPr="00FE3A4B" w:rsidRDefault="00122778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>муниципального образования Ивановский сельсовет                          Тарасенко Н. В.</w:t>
      </w:r>
    </w:p>
    <w:p w:rsidR="00122778" w:rsidRPr="00FE3A4B" w:rsidRDefault="00122778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2778" w:rsidRPr="00FE3A4B" w:rsidRDefault="00122778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 xml:space="preserve">Протокол вела юрист Администрации  </w:t>
      </w:r>
    </w:p>
    <w:p w:rsidR="00122778" w:rsidRPr="00FE3A4B" w:rsidRDefault="00122778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122778" w:rsidRPr="00FE3A4B" w:rsidRDefault="00122778" w:rsidP="009E6A4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>Ивановский сельсовет                                                                                Романова И. В.</w:t>
      </w:r>
    </w:p>
    <w:p w:rsidR="00122778" w:rsidRDefault="00122778"/>
    <w:sectPr w:rsidR="00122778" w:rsidSect="00672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C1639"/>
    <w:multiLevelType w:val="hybridMultilevel"/>
    <w:tmpl w:val="68C83930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">
    <w:nsid w:val="5A04117B"/>
    <w:multiLevelType w:val="hybridMultilevel"/>
    <w:tmpl w:val="D9AE6D10"/>
    <w:lvl w:ilvl="0" w:tplc="59F4799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6A4F"/>
    <w:rsid w:val="000567F8"/>
    <w:rsid w:val="00121240"/>
    <w:rsid w:val="00122778"/>
    <w:rsid w:val="0026463F"/>
    <w:rsid w:val="002D1D85"/>
    <w:rsid w:val="00672790"/>
    <w:rsid w:val="006E2673"/>
    <w:rsid w:val="006F5831"/>
    <w:rsid w:val="007201A2"/>
    <w:rsid w:val="00840119"/>
    <w:rsid w:val="00880C84"/>
    <w:rsid w:val="008E4B7E"/>
    <w:rsid w:val="009E6A4F"/>
    <w:rsid w:val="00B32948"/>
    <w:rsid w:val="00B74C3C"/>
    <w:rsid w:val="00BA7DA7"/>
    <w:rsid w:val="00C338A8"/>
    <w:rsid w:val="00C43B83"/>
    <w:rsid w:val="00C87FF9"/>
    <w:rsid w:val="00D0059F"/>
    <w:rsid w:val="00DA3C6A"/>
    <w:rsid w:val="00DD385F"/>
    <w:rsid w:val="00F17D64"/>
    <w:rsid w:val="00F36E75"/>
    <w:rsid w:val="00FB272F"/>
    <w:rsid w:val="00FE3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A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E6A4F"/>
    <w:pPr>
      <w:keepNext/>
      <w:widowControl/>
      <w:autoSpaceDE/>
      <w:autoSpaceDN/>
      <w:adjustRightInd/>
      <w:ind w:firstLine="567"/>
      <w:jc w:val="both"/>
      <w:outlineLvl w:val="0"/>
    </w:pPr>
    <w:rPr>
      <w:rFonts w:ascii="Times New Roman" w:hAnsi="Times New Roman" w:cs="Times New Roman"/>
      <w:sz w:val="28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E6A4F"/>
    <w:pPr>
      <w:widowControl/>
      <w:autoSpaceDE/>
      <w:autoSpaceDN/>
      <w:adjustRightInd/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E6A4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E6A4F"/>
    <w:rPr>
      <w:rFonts w:ascii="Times New Roman" w:hAnsi="Times New Roman" w:cs="Times New Roman"/>
      <w:b/>
      <w:bCs/>
      <w:lang w:eastAsia="ru-RU"/>
    </w:rPr>
  </w:style>
  <w:style w:type="paragraph" w:styleId="NormalWeb">
    <w:name w:val="Normal (Web)"/>
    <w:basedOn w:val="Normal"/>
    <w:uiPriority w:val="99"/>
    <w:rsid w:val="009E6A4F"/>
    <w:pPr>
      <w:widowControl/>
      <w:autoSpaceDE/>
      <w:autoSpaceDN/>
      <w:adjustRightInd/>
      <w:spacing w:before="72" w:after="240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9E6A4F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9E6A4F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9E6A4F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E6A4F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E6A4F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C338A8"/>
    <w:pPr>
      <w:widowControl/>
      <w:autoSpaceDE/>
      <w:autoSpaceDN/>
      <w:adjustRightInd/>
      <w:spacing w:after="200" w:line="276" w:lineRule="auto"/>
      <w:ind w:left="708"/>
    </w:pPr>
    <w:rPr>
      <w:rFonts w:ascii="Calibri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D005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Arial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vanovka56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anovka56.ru/" TargetMode="External"/><Relationship Id="rId5" Type="http://schemas.openxmlformats.org/officeDocument/2006/relationships/hyperlink" Target="http://ivanovka56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</TotalTime>
  <Pages>4</Pages>
  <Words>1380</Words>
  <Characters>7871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Ивановка</dc:creator>
  <cp:keywords/>
  <dc:description/>
  <cp:lastModifiedBy>Buh</cp:lastModifiedBy>
  <cp:revision>8</cp:revision>
  <cp:lastPrinted>2016-07-15T10:17:00Z</cp:lastPrinted>
  <dcterms:created xsi:type="dcterms:W3CDTF">2016-01-28T09:57:00Z</dcterms:created>
  <dcterms:modified xsi:type="dcterms:W3CDTF">2016-07-15T10:25:00Z</dcterms:modified>
</cp:coreProperties>
</file>